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17C04" w14:textId="77777777" w:rsidR="00192E34" w:rsidRPr="00E22762" w:rsidRDefault="00192E34" w:rsidP="00192E34">
      <w:pPr>
        <w:rPr>
          <w:rFonts w:ascii="Times New Roman" w:hAnsi="Times New Roman" w:cs="Times New Roman"/>
          <w:sz w:val="20"/>
          <w:szCs w:val="20"/>
        </w:rPr>
      </w:pPr>
    </w:p>
    <w:p w14:paraId="59DF98EB"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78013BCB" wp14:editId="625FC84A">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71FA45C3"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2953343D"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7807DF4C"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610E7053" w14:textId="5EC42800" w:rsidR="008A0203" w:rsidRPr="008408DE" w:rsidRDefault="008408DE" w:rsidP="00192E34">
      <w:pPr>
        <w:jc w:val="center"/>
        <w:rPr>
          <w:rFonts w:ascii="Times New Roman" w:hAnsi="Times New Roman" w:cs="Times New Roman"/>
          <w:b/>
          <w:sz w:val="48"/>
          <w:szCs w:val="48"/>
        </w:rPr>
      </w:pPr>
      <w:r w:rsidRPr="008408DE">
        <w:rPr>
          <w:rFonts w:ascii="Times New Roman" w:hAnsi="Times New Roman" w:cs="Times New Roman"/>
          <w:b/>
          <w:sz w:val="48"/>
          <w:szCs w:val="48"/>
        </w:rPr>
        <w:t>Liquid Utilities, LLC</w:t>
      </w:r>
    </w:p>
    <w:p w14:paraId="01F81AF7" w14:textId="35958346" w:rsidR="00192E34" w:rsidRPr="008408DE" w:rsidRDefault="00192E34" w:rsidP="00F531D2">
      <w:pPr>
        <w:jc w:val="both"/>
        <w:rPr>
          <w:rFonts w:ascii="Times New Roman" w:hAnsi="Times New Roman" w:cs="Times New Roman"/>
          <w:sz w:val="24"/>
          <w:szCs w:val="24"/>
        </w:rPr>
      </w:pPr>
      <w:r w:rsidRPr="008408DE">
        <w:rPr>
          <w:rFonts w:ascii="Times New Roman" w:hAnsi="Times New Roman" w:cs="Times New Roman"/>
          <w:sz w:val="24"/>
          <w:szCs w:val="24"/>
        </w:rPr>
        <w:t xml:space="preserve">having </w:t>
      </w:r>
      <w:r w:rsidR="00E22762" w:rsidRPr="008408DE">
        <w:rPr>
          <w:rFonts w:ascii="Times New Roman" w:hAnsi="Times New Roman" w:cs="Times New Roman"/>
          <w:sz w:val="24"/>
          <w:szCs w:val="24"/>
        </w:rPr>
        <w:t xml:space="preserve">obtained </w:t>
      </w:r>
      <w:r w:rsidRPr="008408DE">
        <w:rPr>
          <w:rFonts w:ascii="Times New Roman" w:hAnsi="Times New Roman" w:cs="Times New Roman"/>
          <w:sz w:val="24"/>
          <w:szCs w:val="24"/>
        </w:rPr>
        <w:t xml:space="preserve">certification to provide </w:t>
      </w:r>
      <w:r w:rsidR="008408DE" w:rsidRPr="008408DE">
        <w:rPr>
          <w:rStyle w:val="Style1"/>
          <w:rFonts w:cs="Times New Roman"/>
          <w:szCs w:val="24"/>
        </w:rPr>
        <w:t>sewer</w:t>
      </w:r>
      <w:r w:rsidRPr="008408DE">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DE3E14" w:rsidRPr="008408DE">
        <w:rPr>
          <w:rFonts w:ascii="Times New Roman" w:hAnsi="Times New Roman" w:cs="Times New Roman"/>
          <w:sz w:val="24"/>
          <w:szCs w:val="24"/>
        </w:rPr>
        <w:t>,</w:t>
      </w:r>
      <w:r w:rsidR="00BC142C">
        <w:rPr>
          <w:rFonts w:ascii="Times New Roman" w:hAnsi="Times New Roman" w:cs="Times New Roman"/>
          <w:sz w:val="24"/>
          <w:szCs w:val="24"/>
        </w:rPr>
        <w:t xml:space="preserve"> Liquid Utilities, L</w:t>
      </w:r>
      <w:r w:rsidR="00FF60A8">
        <w:rPr>
          <w:rFonts w:ascii="Times New Roman" w:hAnsi="Times New Roman" w:cs="Times New Roman"/>
          <w:sz w:val="24"/>
          <w:szCs w:val="24"/>
        </w:rPr>
        <w:t>L</w:t>
      </w:r>
      <w:r w:rsidR="00BC142C">
        <w:rPr>
          <w:rFonts w:ascii="Times New Roman" w:hAnsi="Times New Roman" w:cs="Times New Roman"/>
          <w:sz w:val="24"/>
          <w:szCs w:val="24"/>
        </w:rPr>
        <w:t>C</w:t>
      </w:r>
      <w:r w:rsidR="00E22762" w:rsidRPr="008408DE">
        <w:rPr>
          <w:rFonts w:ascii="Times New Roman" w:hAnsi="Times New Roman" w:cs="Times New Roman"/>
          <w:sz w:val="24"/>
          <w:szCs w:val="24"/>
        </w:rPr>
        <w:t xml:space="preserve"> </w:t>
      </w:r>
      <w:r w:rsidRPr="008408DE">
        <w:rPr>
          <w:rFonts w:ascii="Times New Roman" w:hAnsi="Times New Roman" w:cs="Times New Roman"/>
          <w:sz w:val="24"/>
          <w:szCs w:val="24"/>
        </w:rPr>
        <w:t>is entitled to this</w:t>
      </w:r>
    </w:p>
    <w:p w14:paraId="262F1E0B" w14:textId="5441066F" w:rsidR="00192E34" w:rsidRPr="008408DE" w:rsidRDefault="00192E34" w:rsidP="00192E34">
      <w:pPr>
        <w:jc w:val="center"/>
        <w:rPr>
          <w:rFonts w:ascii="Times New Roman" w:hAnsi="Times New Roman" w:cs="Times New Roman"/>
          <w:b/>
          <w:bCs/>
          <w:sz w:val="34"/>
          <w:szCs w:val="34"/>
        </w:rPr>
      </w:pPr>
      <w:r w:rsidRPr="008408DE">
        <w:rPr>
          <w:rFonts w:ascii="Times New Roman" w:hAnsi="Times New Roman" w:cs="Times New Roman"/>
          <w:b/>
          <w:bCs/>
          <w:sz w:val="34"/>
          <w:szCs w:val="34"/>
        </w:rPr>
        <w:t xml:space="preserve">Certificate of Convenience and Necessity No. </w:t>
      </w:r>
      <w:r w:rsidR="008408DE" w:rsidRPr="008408DE">
        <w:rPr>
          <w:rFonts w:ascii="Times New Roman" w:hAnsi="Times New Roman" w:cs="Times New Roman"/>
          <w:b/>
          <w:bCs/>
          <w:sz w:val="34"/>
          <w:szCs w:val="34"/>
        </w:rPr>
        <w:t>21132</w:t>
      </w:r>
    </w:p>
    <w:p w14:paraId="78A05B32" w14:textId="15200D24" w:rsidR="00192E34" w:rsidRPr="00596FCF" w:rsidRDefault="00192E34" w:rsidP="00F531D2">
      <w:pPr>
        <w:jc w:val="both"/>
        <w:rPr>
          <w:rFonts w:ascii="Times New Roman" w:hAnsi="Times New Roman" w:cs="Times New Roman"/>
          <w:sz w:val="24"/>
          <w:szCs w:val="24"/>
        </w:rPr>
      </w:pPr>
      <w:r w:rsidRPr="008408DE">
        <w:rPr>
          <w:rFonts w:ascii="Times New Roman" w:hAnsi="Times New Roman" w:cs="Times New Roman"/>
          <w:sz w:val="24"/>
          <w:szCs w:val="24"/>
        </w:rPr>
        <w:t xml:space="preserve">to provide continuous and adequate </w:t>
      </w:r>
      <w:r w:rsidR="008408DE" w:rsidRPr="008408DE">
        <w:rPr>
          <w:rStyle w:val="Style1"/>
        </w:rPr>
        <w:t>sewer</w:t>
      </w:r>
      <w:r w:rsidRPr="008408DE">
        <w:rPr>
          <w:rFonts w:ascii="Times New Roman" w:hAnsi="Times New Roman" w:cs="Times New Roman"/>
          <w:sz w:val="24"/>
          <w:szCs w:val="24"/>
        </w:rPr>
        <w:t xml:space="preserve"> utility service to that service area or those service areas in </w:t>
      </w:r>
      <w:r w:rsidR="008408DE" w:rsidRPr="008408DE">
        <w:rPr>
          <w:rFonts w:ascii="Times New Roman" w:hAnsi="Times New Roman" w:cs="Times New Roman"/>
          <w:sz w:val="24"/>
          <w:szCs w:val="24"/>
        </w:rPr>
        <w:t>Montgomery</w:t>
      </w:r>
      <w:r w:rsidR="00D11438" w:rsidRPr="008408DE">
        <w:rPr>
          <w:rFonts w:ascii="Times New Roman" w:hAnsi="Times New Roman" w:cs="Times New Roman"/>
          <w:sz w:val="24"/>
          <w:szCs w:val="24"/>
        </w:rPr>
        <w:t xml:space="preserve"> </w:t>
      </w:r>
      <w:r w:rsidR="008408DE" w:rsidRPr="008408DE">
        <w:rPr>
          <w:rStyle w:val="Style1"/>
        </w:rPr>
        <w:t>County</w:t>
      </w:r>
      <w:r w:rsidR="00DC6934" w:rsidRPr="008408DE">
        <w:rPr>
          <w:rFonts w:ascii="Times New Roman" w:hAnsi="Times New Roman" w:cs="Times New Roman"/>
          <w:sz w:val="24"/>
          <w:szCs w:val="24"/>
        </w:rPr>
        <w:t xml:space="preserve"> </w:t>
      </w:r>
      <w:r w:rsidRPr="008408DE">
        <w:rPr>
          <w:rFonts w:ascii="Times New Roman" w:hAnsi="Times New Roman" w:cs="Times New Roman"/>
          <w:sz w:val="24"/>
          <w:szCs w:val="24"/>
        </w:rPr>
        <w:t xml:space="preserve">as by final Order or Orders duly entered by this Commission, which Order or Orders resulting from Docket No. </w:t>
      </w:r>
      <w:r w:rsidR="008408DE" w:rsidRPr="008408DE">
        <w:rPr>
          <w:rFonts w:ascii="Times New Roman" w:hAnsi="Times New Roman" w:cs="Times New Roman"/>
          <w:sz w:val="24"/>
          <w:szCs w:val="24"/>
        </w:rPr>
        <w:t>53149</w:t>
      </w:r>
      <w:r w:rsidRPr="008408DE">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8408DE" w:rsidRPr="008408DE">
        <w:rPr>
          <w:rFonts w:ascii="Times New Roman" w:hAnsi="Times New Roman" w:cs="Times New Roman"/>
          <w:sz w:val="24"/>
          <w:szCs w:val="24"/>
        </w:rPr>
        <w:t>Liquid Utilities, LLC</w:t>
      </w:r>
      <w:r w:rsidR="00ED7E99" w:rsidRPr="008408DE">
        <w:rPr>
          <w:rFonts w:ascii="Times New Roman" w:hAnsi="Times New Roman" w:cs="Times New Roman"/>
          <w:sz w:val="24"/>
          <w:szCs w:val="24"/>
        </w:rPr>
        <w:t xml:space="preserve"> </w:t>
      </w:r>
      <w:r w:rsidRPr="008408DE">
        <w:rPr>
          <w:rFonts w:ascii="Times New Roman" w:hAnsi="Times New Roman" w:cs="Times New Roman"/>
          <w:sz w:val="24"/>
          <w:szCs w:val="24"/>
        </w:rPr>
        <w:t>to provide such utility service in accordance with the laws of this State and Rules of this Commission</w:t>
      </w:r>
      <w:r w:rsidRPr="00596FCF">
        <w:rPr>
          <w:rFonts w:ascii="Times New Roman" w:hAnsi="Times New Roman" w:cs="Times New Roman"/>
          <w:sz w:val="24"/>
          <w:szCs w:val="24"/>
        </w:rPr>
        <w:t>, subject only to any power and responsibility of this Commission to revoke or amend this Certificate in whole or in part upon a subsequent showing that the public convenience and necessity would be better served thereby.</w:t>
      </w:r>
    </w:p>
    <w:p w14:paraId="3AD77DC8"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8B700" w14:textId="77777777" w:rsidR="008408DE" w:rsidRDefault="008408DE" w:rsidP="00617FA5">
      <w:pPr>
        <w:spacing w:after="0" w:line="240" w:lineRule="auto"/>
      </w:pPr>
      <w:r>
        <w:separator/>
      </w:r>
    </w:p>
  </w:endnote>
  <w:endnote w:type="continuationSeparator" w:id="0">
    <w:p w14:paraId="58C86EF2" w14:textId="77777777" w:rsidR="008408DE" w:rsidRDefault="008408DE"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5F20D"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CE46E"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57D7D"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3AE4E" w14:textId="77777777" w:rsidR="008408DE" w:rsidRDefault="008408DE" w:rsidP="00617FA5">
      <w:pPr>
        <w:spacing w:after="0" w:line="240" w:lineRule="auto"/>
      </w:pPr>
      <w:r>
        <w:separator/>
      </w:r>
    </w:p>
  </w:footnote>
  <w:footnote w:type="continuationSeparator" w:id="0">
    <w:p w14:paraId="26B62BA4" w14:textId="77777777" w:rsidR="008408DE" w:rsidRDefault="008408DE"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A4255"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25A38"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CBDE3"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ttachedTemplate r:id="rId1"/>
  <w:trackRevisions/>
  <w:defaultTabStop w:val="720"/>
  <w:characterSpacingControl w:val="doNotCompress"/>
  <w:hdrShapeDefaults>
    <o:shapedefaults v:ext="edit" spidmax="2050"/>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8DE"/>
    <w:rsid w:val="0000032E"/>
    <w:rsid w:val="000E352B"/>
    <w:rsid w:val="00110D66"/>
    <w:rsid w:val="00150520"/>
    <w:rsid w:val="001513AB"/>
    <w:rsid w:val="00192E34"/>
    <w:rsid w:val="00205657"/>
    <w:rsid w:val="00221550"/>
    <w:rsid w:val="00283AFC"/>
    <w:rsid w:val="00300F0E"/>
    <w:rsid w:val="00341E9D"/>
    <w:rsid w:val="00344D6A"/>
    <w:rsid w:val="00556EA6"/>
    <w:rsid w:val="00596FCF"/>
    <w:rsid w:val="00617FA5"/>
    <w:rsid w:val="006A4F07"/>
    <w:rsid w:val="006B3D33"/>
    <w:rsid w:val="00710C10"/>
    <w:rsid w:val="007765BB"/>
    <w:rsid w:val="007A6E85"/>
    <w:rsid w:val="007E04F2"/>
    <w:rsid w:val="00837CBA"/>
    <w:rsid w:val="008408DE"/>
    <w:rsid w:val="00854B03"/>
    <w:rsid w:val="008A0203"/>
    <w:rsid w:val="008F6CB1"/>
    <w:rsid w:val="009747D3"/>
    <w:rsid w:val="00A737D1"/>
    <w:rsid w:val="00AA2FFA"/>
    <w:rsid w:val="00AC30D3"/>
    <w:rsid w:val="00B55AF2"/>
    <w:rsid w:val="00BB2044"/>
    <w:rsid w:val="00BC142C"/>
    <w:rsid w:val="00BD7706"/>
    <w:rsid w:val="00C07607"/>
    <w:rsid w:val="00C92E29"/>
    <w:rsid w:val="00C95010"/>
    <w:rsid w:val="00CA14E0"/>
    <w:rsid w:val="00D11438"/>
    <w:rsid w:val="00D40D6C"/>
    <w:rsid w:val="00DC6934"/>
    <w:rsid w:val="00DC75ED"/>
    <w:rsid w:val="00DE3E14"/>
    <w:rsid w:val="00E07AF8"/>
    <w:rsid w:val="00E22762"/>
    <w:rsid w:val="00ED6C2D"/>
    <w:rsid w:val="00ED7E99"/>
    <w:rsid w:val="00F07D18"/>
    <w:rsid w:val="00F531D2"/>
    <w:rsid w:val="00F6404C"/>
    <w:rsid w:val="00FE6552"/>
    <w:rsid w:val="00FF60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9B7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character" w:customStyle="1" w:styleId="Style1">
    <w:name w:val="Style1"/>
    <w:basedOn w:val="DefaultParagraphFont"/>
    <w:uiPriority w:val="1"/>
    <w:rsid w:val="00DC6934"/>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1%20-%20Templates%20&amp;%20Checklists%20by%20docket%20type\13248\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190</Words>
  <Characters>1089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2022-10-31T19:42:00Z</dcterms:created>
  <dcterms:modified xsi:type="dcterms:W3CDTF">2022-12-02T17:33:00Z</dcterms:modified>
</cp:coreProperties>
</file>